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2CE0D" w14:textId="2336AEE5" w:rsidR="00535962" w:rsidRPr="00F7167E" w:rsidRDefault="001A48DA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4ACCDEB7">
                <wp:simplePos x="0" y="0"/>
                <wp:positionH relativeFrom="margin">
                  <wp:posOffset>3838150</wp:posOffset>
                </wp:positionH>
                <wp:positionV relativeFrom="paragraph">
                  <wp:posOffset>-716377</wp:posOffset>
                </wp:positionV>
                <wp:extent cx="1668802" cy="652311"/>
                <wp:effectExtent l="0" t="0" r="26670" b="14605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8802" cy="652311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57"/>
                            <a:chOff x="9151" y="720"/>
                            <a:chExt cx="2009" cy="891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3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5046227E" w:rsidR="00130549" w:rsidRPr="00535962" w:rsidRDefault="001A48DA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DGII-CCC-CP-2025-0002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02.2pt;margin-top:-56.4pt;width:131.4pt;height:51.35pt;z-index:251696128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57" coordorigin="9151,720" coordsize="2009,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5046227E" w:rsidR="00130549" w:rsidRPr="00535962" w:rsidRDefault="001A48DA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DGII-CCC-CP-2025-0002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283235" w:rsidRPr="00283235">
        <w:rPr>
          <w:noProof/>
        </w:rPr>
        <w:drawing>
          <wp:inline distT="0" distB="0" distL="0" distR="0" wp14:anchorId="69DD5A2D" wp14:editId="720C49B1">
            <wp:extent cx="1647825" cy="582064"/>
            <wp:effectExtent l="0" t="0" r="0" b="0"/>
            <wp:docPr id="2" name="Picture 2" descr="A logo with a circle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ogo with a circle in the cen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134" cy="58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2CE4" w:rsidRPr="002A2CE4">
        <w:rPr>
          <w:noProof/>
        </w:rPr>
        <w:drawing>
          <wp:anchor distT="0" distB="0" distL="114300" distR="114300" simplePos="0" relativeHeight="251698176" behindDoc="0" locked="0" layoutInCell="1" allowOverlap="1" wp14:anchorId="41ABA4CC" wp14:editId="4C40A4DC">
            <wp:simplePos x="0" y="0"/>
            <wp:positionH relativeFrom="margin">
              <wp:align>center</wp:align>
            </wp:positionH>
            <wp:positionV relativeFrom="paragraph">
              <wp:posOffset>-496935</wp:posOffset>
            </wp:positionV>
            <wp:extent cx="753466" cy="704278"/>
            <wp:effectExtent l="0" t="0" r="8890" b="63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66" cy="70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C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03E051AD">
                <wp:simplePos x="0" y="0"/>
                <wp:positionH relativeFrom="column">
                  <wp:posOffset>4498416</wp:posOffset>
                </wp:positionH>
                <wp:positionV relativeFrom="paragraph">
                  <wp:posOffset>-1905</wp:posOffset>
                </wp:positionV>
                <wp:extent cx="1426489" cy="348793"/>
                <wp:effectExtent l="0" t="0" r="0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489" cy="348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77777777" w:rsidR="0026335F" w:rsidRPr="0026335F" w:rsidRDefault="0080218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54.2pt;margin-top:-.15pt;width:112.3pt;height:2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" filled="f" stroked="f">
                <v:textbox>
                  <w:txbxContent>
                    <w:p w14:paraId="7E10C021" w14:textId="77777777" w:rsidR="0026335F" w:rsidRPr="0026335F" w:rsidRDefault="0080218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49DA98CF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F8C66" id="Text Box 26" o:spid="_x0000_s1032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10CDA71B" w:rsidR="00535962" w:rsidRPr="00535962" w:rsidRDefault="002A2CE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DA04F7" wp14:editId="3C9073CD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5E28D" w14:textId="3E0E9C5D" w:rsidR="002E1412" w:rsidRPr="002E1412" w:rsidRDefault="0080218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A2CE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A04F7" id="Text Box 16" o:spid="_x0000_s1033" type="#_x0000_t202" style="position:absolute;margin-left:0;margin-top:5.3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I3SU7bAAAABgEAAA8AAABkcnMv&#10;ZG93bnJldi54bWxMj0FPg0AQhe8m/ofNNPFi7KIBKsjSqInGa2t/wABTIGVnCbst9N87nvQ47728&#10;902xXeygLjT53rGBx3UEirh2Tc+tgcP3x8MzKB+QGxwck4ErediWtzcF5o2beUeXfWiVlLDP0UAX&#10;wphr7euOLPq1G4nFO7rJYpBzanUz4SzldtBPUZRqiz3LQocjvXdUn/Zna+D4Nd8n2Vx9hsNmF6dv&#10;2G8qdzXmbrW8voAKtIS/MPziCzqUwlS5MzdeDQbkkSBqlIISN86yBFRlIIlT0GWh/+OXPwA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CN0lO2wAAAAYBAAAPAAAAAAAAAAAAAAAAAFIE&#10;AABkcnMvZG93bnJldi54bWxQSwUGAAAAAAQABADzAAAAWgUAAAAA&#10;" stroked="f">
                <v:textbox>
                  <w:txbxContent>
                    <w:p w14:paraId="2045E28D" w14:textId="3E0E9C5D" w:rsidR="002E1412" w:rsidRPr="002E1412" w:rsidRDefault="0080218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A2CE4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E303CA8">
                <wp:simplePos x="0" y="0"/>
                <wp:positionH relativeFrom="column">
                  <wp:posOffset>4721835</wp:posOffset>
                </wp:positionH>
                <wp:positionV relativeFrom="paragraph">
                  <wp:posOffset>5411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239F867B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A2CE4" w:rsidRPr="002A2CE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4" type="#_x0000_t202" style="position:absolute;margin-left:371.8pt;margin-top:.4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" filled="f" stroked="f">
                <v:textbox>
                  <w:txbxContent>
                    <w:p w14:paraId="6FB0D00A" w14:textId="239F867B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A2CE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A2CE4" w:rsidRPr="002A2CE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7CC21C24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79E0520A">
                <wp:simplePos x="0" y="0"/>
                <wp:positionH relativeFrom="margin">
                  <wp:align>center</wp:align>
                </wp:positionH>
                <wp:positionV relativeFrom="paragraph">
                  <wp:posOffset>126365</wp:posOffset>
                </wp:positionV>
                <wp:extent cx="3744595" cy="304800"/>
                <wp:effectExtent l="0" t="0" r="825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5" type="#_x0000_t202" style="position:absolute;margin-left:0;margin-top:9.95pt;width:294.85pt;height:2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283235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283235">
        <w:rPr>
          <w:lang w:val="pt-BR"/>
        </w:rPr>
        <w:t xml:space="preserve">        </w:t>
      </w:r>
      <w:r w:rsidR="008A04C0" w:rsidRPr="00283235">
        <w:rPr>
          <w:rFonts w:ascii="Arial" w:hAnsi="Arial" w:cs="Arial"/>
          <w:b/>
          <w:bCs/>
          <w:sz w:val="22"/>
          <w:szCs w:val="22"/>
          <w:lang w:val="pt-BR"/>
        </w:rPr>
        <w:t>Currículum Vitae</w:t>
      </w:r>
    </w:p>
    <w:p w14:paraId="24617726" w14:textId="77777777" w:rsidR="008A04C0" w:rsidRPr="00283235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283235">
        <w:rPr>
          <w:rFonts w:ascii="Arial" w:hAnsi="Arial" w:cs="Arial"/>
          <w:b/>
          <w:bCs/>
          <w:sz w:val="22"/>
          <w:szCs w:val="22"/>
          <w:lang w:val="pt-BR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7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qZBIZuEAAAAKAQAADwAAAAAAAAAAAAAAAAAyBAAAZHJzL2Rvd25yZXYueG1sUEsFBgAAAAAE&#10;AAQA8wAAAEA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680744">
    <w:abstractNumId w:val="0"/>
  </w:num>
  <w:num w:numId="2" w16cid:durableId="60371436">
    <w:abstractNumId w:val="2"/>
  </w:num>
  <w:num w:numId="3" w16cid:durableId="215090703">
    <w:abstractNumId w:val="1"/>
  </w:num>
  <w:num w:numId="4" w16cid:durableId="1760246658">
    <w:abstractNumId w:val="3"/>
  </w:num>
  <w:num w:numId="5" w16cid:durableId="202405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60397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83C42"/>
    <w:rsid w:val="00194FF2"/>
    <w:rsid w:val="001971CB"/>
    <w:rsid w:val="001A3F92"/>
    <w:rsid w:val="001A48DA"/>
    <w:rsid w:val="001F73A7"/>
    <w:rsid w:val="002009A7"/>
    <w:rsid w:val="00253DBA"/>
    <w:rsid w:val="00254C69"/>
    <w:rsid w:val="0026335F"/>
    <w:rsid w:val="00283235"/>
    <w:rsid w:val="00295BD4"/>
    <w:rsid w:val="002A2CE4"/>
    <w:rsid w:val="002B43A0"/>
    <w:rsid w:val="002B46D1"/>
    <w:rsid w:val="002D451D"/>
    <w:rsid w:val="002E1412"/>
    <w:rsid w:val="00314023"/>
    <w:rsid w:val="00341484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36CE4"/>
    <w:rsid w:val="00544A18"/>
    <w:rsid w:val="00587EC0"/>
    <w:rsid w:val="005D6C13"/>
    <w:rsid w:val="00605946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02185"/>
    <w:rsid w:val="00820C9F"/>
    <w:rsid w:val="0082707E"/>
    <w:rsid w:val="008315B0"/>
    <w:rsid w:val="008A04C0"/>
    <w:rsid w:val="008B3AE5"/>
    <w:rsid w:val="008C388B"/>
    <w:rsid w:val="008D73DC"/>
    <w:rsid w:val="008F26B6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97D34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E9BE-8683-4BB9-A221-B2EFB0F7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7</cp:revision>
  <cp:lastPrinted>2011-03-04T18:59:00Z</cp:lastPrinted>
  <dcterms:created xsi:type="dcterms:W3CDTF">2020-02-03T18:49:00Z</dcterms:created>
  <dcterms:modified xsi:type="dcterms:W3CDTF">2025-02-24T13:22:00Z</dcterms:modified>
</cp:coreProperties>
</file>